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08D89" w14:textId="77777777" w:rsidR="00D1697B" w:rsidRDefault="00D1697B" w:rsidP="00D16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FF27898" w14:textId="77777777" w:rsidR="00D1697B" w:rsidRDefault="00D1697B" w:rsidP="00D16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4091F10" w14:textId="77777777" w:rsidR="00D1697B" w:rsidRDefault="00D1697B" w:rsidP="00D16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F952FF" w14:textId="77777777" w:rsidR="00D1697B" w:rsidRDefault="00D1697B" w:rsidP="00D16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F1E498" w14:textId="77777777" w:rsidR="00D1697B" w:rsidRDefault="00D1697B" w:rsidP="00D1697B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1DB5AAE" w14:textId="77777777" w:rsidR="00D1697B" w:rsidRDefault="00D1697B" w:rsidP="00D1697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732BFA5" w14:textId="77777777" w:rsidR="00D1697B" w:rsidRDefault="00D1697B" w:rsidP="00D1697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0EEEF24" w14:textId="77777777" w:rsidR="00D1697B" w:rsidRDefault="00D1697B" w:rsidP="00D1697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958F585" w14:textId="77777777" w:rsidR="00D1697B" w:rsidRDefault="00D1697B" w:rsidP="00D1697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4CFC70F" w14:textId="77777777" w:rsidR="00D1697B" w:rsidRDefault="00D1697B" w:rsidP="00D1697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1BE3807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4A06C" w14:textId="77777777" w:rsidR="00D1697B" w:rsidRDefault="00D1697B" w:rsidP="009139A6">
      <w:r>
        <w:separator/>
      </w:r>
    </w:p>
  </w:endnote>
  <w:endnote w:type="continuationSeparator" w:id="0">
    <w:p w14:paraId="3D29F734" w14:textId="77777777" w:rsidR="00D1697B" w:rsidRDefault="00D169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A8E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8AE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60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3599A" w14:textId="77777777" w:rsidR="00D1697B" w:rsidRDefault="00D1697B" w:rsidP="009139A6">
      <w:r>
        <w:separator/>
      </w:r>
    </w:p>
  </w:footnote>
  <w:footnote w:type="continuationSeparator" w:id="0">
    <w:p w14:paraId="4A6B5982" w14:textId="77777777" w:rsidR="00D1697B" w:rsidRDefault="00D169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E65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384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B5E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7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697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1C85B"/>
  <w15:chartTrackingRefBased/>
  <w15:docId w15:val="{7D7BDDEC-68C4-4A1A-BAE7-DC30F09E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2022-02-12T21:03:00Z</dcterms:created>
  <dcterms:modified xsi:type="dcterms:W3CDTF">2022-02-12T21:03:00Z</dcterms:modified>
</cp:coreProperties>
</file>